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D41480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D41480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D41480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D41480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F53E9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07143/045-2А (07143/045)-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D41480">
          <w:t>22.09.2016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D41480" w:rsidRPr="00D41480">
          <w:rPr>
            <w:bCs/>
          </w:rPr>
          <w:t>17</w:t>
        </w:r>
        <w:r w:rsidR="00D41480">
          <w:t>.10.2016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F53E91" w:rsidRPr="00F53E9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F53E91" w:rsidRPr="00F53E91">
          <w:rPr>
            <w:rStyle w:val="aa"/>
          </w:rPr>
          <w:t xml:space="preserve">440052, г. Пенза, ул. Ново-Тамбовская, д.9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F53E91" w:rsidRPr="00F53E91">
          <w:rPr>
            <w:rStyle w:val="aa"/>
          </w:rPr>
          <w:t xml:space="preserve"> Регистратура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F53E91" w:rsidRPr="00F53E91">
          <w:rPr>
            <w:u w:val="single"/>
          </w:rPr>
          <w:t xml:space="preserve"> 07143/045-2А </w:t>
        </w:r>
        <w:r w:rsidR="00F53E91">
          <w:t xml:space="preserve">(07143/045)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F53E91" w:rsidRPr="00F53E91">
          <w:rPr>
            <w:rStyle w:val="aa"/>
          </w:rPr>
          <w:t xml:space="preserve"> Медицинский регистратор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F53E91" w:rsidRPr="00F53E91">
          <w:rPr>
            <w:rStyle w:val="aa"/>
          </w:rPr>
          <w:t xml:space="preserve"> 24042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F53E91" w:rsidRPr="00F53E9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D41480" w:rsidRPr="001D5852" w:rsidTr="00F912F0">
        <w:trPr>
          <w:jc w:val="center"/>
        </w:trPr>
        <w:tc>
          <w:tcPr>
            <w:tcW w:w="4678" w:type="dxa"/>
            <w:vAlign w:val="center"/>
          </w:tcPr>
          <w:p w:rsidR="00D41480" w:rsidRPr="001D5852" w:rsidRDefault="00D41480" w:rsidP="00D41480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D41480" w:rsidRPr="001D5852" w:rsidRDefault="00D41480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D41480" w:rsidRPr="001D5852" w:rsidRDefault="00D41480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D41480" w:rsidRPr="001D5852" w:rsidRDefault="00D41480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D41480" w:rsidRPr="001D5852" w:rsidRDefault="00D41480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41480" w:rsidRPr="00D41480" w:rsidRDefault="004B44CF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D41480" w:rsidRPr="00D41480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D41480" w:rsidRPr="00D41480" w:rsidRDefault="00D41480" w:rsidP="00AD14A4">
      <w:r w:rsidRPr="00D41480">
        <w:t>- Руководство по эксплуатации прибора комбинированного ТКА-ПКМ (02) люксметр + яркомер;</w:t>
      </w:r>
    </w:p>
    <w:p w:rsidR="00D41480" w:rsidRPr="00D41480" w:rsidRDefault="00D41480" w:rsidP="00AD14A4">
      <w:r w:rsidRPr="00D4148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D41480" w:rsidP="00AD14A4">
      <w:r w:rsidRPr="00D41480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4B44CF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D41480" w:rsidRPr="001D5852" w:rsidTr="00234932">
        <w:trPr>
          <w:jc w:val="center"/>
        </w:trPr>
        <w:tc>
          <w:tcPr>
            <w:tcW w:w="2969" w:type="dxa"/>
            <w:vAlign w:val="center"/>
          </w:tcPr>
          <w:p w:rsidR="00D41480" w:rsidRPr="001D5852" w:rsidRDefault="00D41480" w:rsidP="00883461">
            <w:pPr>
              <w:pStyle w:val="a8"/>
            </w:pPr>
            <w:bookmarkStart w:id="8" w:name="dopzona1" w:colFirst="0" w:colLast="0"/>
            <w:r>
              <w:t>Регистратура</w:t>
            </w:r>
          </w:p>
        </w:tc>
        <w:tc>
          <w:tcPr>
            <w:tcW w:w="1842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2" w:name="fact_column"/>
            <w:bookmarkEnd w:id="12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3" w:name="norm_column"/>
            <w:bookmarkEnd w:id="13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4" w:name="kut_column"/>
            <w:bookmarkEnd w:id="14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time_column"/>
            <w:bookmarkEnd w:id="15"/>
            <w:r w:rsidRPr="001D5852">
              <w:t>Время пребывания, %</w:t>
            </w:r>
          </w:p>
        </w:tc>
      </w:tr>
      <w:tr w:rsidR="00D41480" w:rsidRPr="001D5852" w:rsidTr="000D1F5B">
        <w:trPr>
          <w:jc w:val="center"/>
        </w:trPr>
        <w:tc>
          <w:tcPr>
            <w:tcW w:w="3237" w:type="dxa"/>
            <w:vAlign w:val="center"/>
          </w:tcPr>
          <w:p w:rsidR="00D41480" w:rsidRPr="00D41480" w:rsidRDefault="00D41480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Регистратура</w:t>
            </w:r>
          </w:p>
        </w:tc>
        <w:tc>
          <w:tcPr>
            <w:tcW w:w="1595" w:type="dxa"/>
            <w:vAlign w:val="center"/>
          </w:tcPr>
          <w:p w:rsidR="00D41480" w:rsidRPr="001D5852" w:rsidRDefault="00D4148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СанПиН 2.2.1/2.1.1. 1278-03, т.2, п.177</w:t>
            </w:r>
          </w:p>
        </w:tc>
        <w:tc>
          <w:tcPr>
            <w:tcW w:w="1418" w:type="dxa"/>
            <w:vAlign w:val="center"/>
          </w:tcPr>
          <w:p w:rsidR="00D41480" w:rsidRPr="001D5852" w:rsidRDefault="00D4148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D41480" w:rsidRPr="00D41480" w:rsidRDefault="00D41480" w:rsidP="00883461">
            <w:pPr>
              <w:pStyle w:val="a8"/>
              <w:rPr>
                <w:b/>
              </w:rPr>
            </w:pPr>
            <w:r w:rsidRPr="00D41480">
              <w:rPr>
                <w:b/>
              </w:rPr>
              <w:t>100</w:t>
            </w:r>
          </w:p>
        </w:tc>
      </w:tr>
      <w:tr w:rsidR="00D41480" w:rsidRPr="001D5852" w:rsidTr="000D1F5B">
        <w:trPr>
          <w:jc w:val="center"/>
        </w:trPr>
        <w:tc>
          <w:tcPr>
            <w:tcW w:w="3237" w:type="dxa"/>
            <w:vAlign w:val="center"/>
          </w:tcPr>
          <w:p w:rsidR="00D41480" w:rsidRPr="00D41480" w:rsidRDefault="00D41480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D41480" w:rsidRPr="001D5852" w:rsidRDefault="00D41480" w:rsidP="00883461">
            <w:pPr>
              <w:pStyle w:val="a8"/>
            </w:pPr>
            <w:r>
              <w:t>2</w:t>
            </w:r>
            <w:r w:rsidR="002D2788">
              <w:t>14</w:t>
            </w:r>
          </w:p>
        </w:tc>
        <w:tc>
          <w:tcPr>
            <w:tcW w:w="1984" w:type="dxa"/>
            <w:vAlign w:val="center"/>
          </w:tcPr>
          <w:p w:rsidR="00D41480" w:rsidRDefault="00D41480" w:rsidP="00883461">
            <w:pPr>
              <w:pStyle w:val="a8"/>
            </w:pPr>
            <w:r>
              <w:t xml:space="preserve">200 </w:t>
            </w:r>
          </w:p>
        </w:tc>
        <w:tc>
          <w:tcPr>
            <w:tcW w:w="1418" w:type="dxa"/>
            <w:vAlign w:val="center"/>
          </w:tcPr>
          <w:p w:rsidR="00D41480" w:rsidRPr="001D5852" w:rsidRDefault="00D41480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D41480" w:rsidRPr="00D41480" w:rsidRDefault="00D41480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D41480" w:rsidRPr="00D41480">
          <w:rPr>
            <w:bCs/>
          </w:rPr>
          <w:t>-</w:t>
        </w:r>
        <w:r w:rsidR="00D41480" w:rsidRPr="00D41480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D41480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D41480" w:rsidTr="00D4148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1480" w:rsidRDefault="00D41480" w:rsidP="00AA46ED">
            <w:pPr>
              <w:pStyle w:val="a8"/>
            </w:pPr>
            <w:r w:rsidRPr="00D4148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4148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1480" w:rsidRDefault="00D41480" w:rsidP="00AA46ED">
            <w:pPr>
              <w:pStyle w:val="a8"/>
            </w:pPr>
            <w:r w:rsidRPr="00D4148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D4148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148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D4148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D41480" w:rsidRDefault="00D41480" w:rsidP="00AA46ED">
            <w:pPr>
              <w:pStyle w:val="a8"/>
            </w:pPr>
            <w:r w:rsidRPr="00D41480">
              <w:t>Митяева Ольга Александровна</w:t>
            </w:r>
          </w:p>
        </w:tc>
      </w:tr>
      <w:tr w:rsidR="00AA46ED" w:rsidRPr="00D41480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D41480" w:rsidRDefault="00D41480" w:rsidP="00AA46ED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D4148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D41480" w:rsidRDefault="00D41480" w:rsidP="00AA46ED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D4148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D41480" w:rsidRDefault="00D41480" w:rsidP="00AA46ED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D4148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D41480" w:rsidRDefault="00D41480" w:rsidP="00AA46ED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D41480" w:rsidTr="00D4148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41480" w:rsidRDefault="00D41480" w:rsidP="00250DF5">
            <w:pPr>
              <w:pStyle w:val="a8"/>
            </w:pPr>
            <w:r w:rsidRPr="00D4148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D41480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41480" w:rsidRDefault="00D41480" w:rsidP="00250DF5">
            <w:pPr>
              <w:pStyle w:val="a8"/>
            </w:pPr>
            <w:r w:rsidRPr="00D4148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D41480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41480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D41480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D41480" w:rsidRDefault="00D41480" w:rsidP="00250DF5">
            <w:pPr>
              <w:pStyle w:val="a8"/>
            </w:pPr>
            <w:r w:rsidRPr="00D41480">
              <w:t>Лукичев Дмитрий Олегович</w:t>
            </w:r>
          </w:p>
        </w:tc>
      </w:tr>
      <w:tr w:rsidR="00250DF5" w:rsidRPr="00D41480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D41480" w:rsidRDefault="00D41480" w:rsidP="00250DF5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D41480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D41480" w:rsidRDefault="00D41480" w:rsidP="00250DF5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D41480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D41480" w:rsidRDefault="00D41480" w:rsidP="00250DF5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D41480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D41480" w:rsidRDefault="00D41480" w:rsidP="00250DF5">
            <w:pPr>
              <w:pStyle w:val="a8"/>
              <w:rPr>
                <w:b/>
                <w:vertAlign w:val="superscript"/>
              </w:rPr>
            </w:pPr>
            <w:r w:rsidRPr="00D41480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480" w:rsidRDefault="00D41480" w:rsidP="0076042D">
      <w:pPr>
        <w:pStyle w:val="a9"/>
      </w:pPr>
      <w:r>
        <w:separator/>
      </w:r>
    </w:p>
  </w:endnote>
  <w:endnote w:type="continuationSeparator" w:id="0">
    <w:p w:rsidR="00D41480" w:rsidRDefault="00D4148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F53E9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07143/045-2А (07143/045)-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4B44CF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4B44CF" w:rsidRPr="00F912F0">
            <w:rPr>
              <w:rStyle w:val="ad"/>
              <w:sz w:val="20"/>
              <w:szCs w:val="20"/>
            </w:rPr>
            <w:fldChar w:fldCharType="separate"/>
          </w:r>
          <w:r w:rsidR="00F53E91">
            <w:rPr>
              <w:rStyle w:val="ad"/>
              <w:noProof/>
              <w:sz w:val="20"/>
              <w:szCs w:val="20"/>
            </w:rPr>
            <w:t>1</w:t>
          </w:r>
          <w:r w:rsidR="004B44CF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53E91" w:rsidRPr="00F53E91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480" w:rsidRDefault="00D41480" w:rsidP="0076042D">
      <w:pPr>
        <w:pStyle w:val="a9"/>
      </w:pPr>
      <w:r>
        <w:separator/>
      </w:r>
    </w:p>
  </w:footnote>
  <w:footnote w:type="continuationSeparator" w:id="0">
    <w:p w:rsidR="00D41480" w:rsidRDefault="00D4148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5;  07143/045, 07143/045-1А (07143/045), 07143/045-2А (07143/045), 07143/045-3А (07143/045), 07143/045-4А (07143/045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Регистратура"/>
    <w:docVar w:name="class" w:val="2"/>
    <w:docVar w:name="close_doc_flag" w:val="0"/>
    <w:docVar w:name="co_classes" w:val="   "/>
    <w:docVar w:name="codeok" w:val=" 24042 "/>
    <w:docVar w:name="codeok " w:val="    "/>
    <w:docVar w:name="col18" w:val=" 0 "/>
    <w:docVar w:name="colrab" w:val=" 1 "/>
    <w:docVar w:name="colrab_anal" w:val=" 5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1C9CF208F1B841739AF7476D3238A43A"/>
    <w:docVar w:name="fill_date" w:val="17.10.2016"/>
    <w:docVar w:name="hlp" w:val="3"/>
    <w:docVar w:name="izm_date" w:val="22.09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5-2А (07143/045)- О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6311AD63AF34892886456B2A4D7444D"/>
    <w:docVar w:name="rm_id" w:val="228"/>
    <w:docVar w:name="rm_name" w:val=" Медицинский регистратор "/>
    <w:docVar w:name="rm_number" w:val=" 07143/045-2А (07143/045)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Отсутствуют "/>
    <w:docVar w:name="version" w:val="51"/>
    <w:docVar w:name="zona_name" w:val="Регистратура"/>
    <w:docVar w:name="zona_time" w:val="100"/>
  </w:docVars>
  <w:rsids>
    <w:rsidRoot w:val="00B576A6"/>
    <w:rsid w:val="00025683"/>
    <w:rsid w:val="00035F4D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D5852"/>
    <w:rsid w:val="001F4D8D"/>
    <w:rsid w:val="00234932"/>
    <w:rsid w:val="00250DF5"/>
    <w:rsid w:val="002D2788"/>
    <w:rsid w:val="002E55C6"/>
    <w:rsid w:val="00305B2F"/>
    <w:rsid w:val="003360D5"/>
    <w:rsid w:val="00367816"/>
    <w:rsid w:val="003876C3"/>
    <w:rsid w:val="003C24DB"/>
    <w:rsid w:val="00402CAC"/>
    <w:rsid w:val="00444410"/>
    <w:rsid w:val="00471CA4"/>
    <w:rsid w:val="004A47AD"/>
    <w:rsid w:val="004B44CF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9682B"/>
    <w:rsid w:val="006C28B3"/>
    <w:rsid w:val="007049EB"/>
    <w:rsid w:val="00710271"/>
    <w:rsid w:val="00717C9F"/>
    <w:rsid w:val="00754D38"/>
    <w:rsid w:val="0076042D"/>
    <w:rsid w:val="007D1852"/>
    <w:rsid w:val="007D2CEA"/>
    <w:rsid w:val="00883461"/>
    <w:rsid w:val="008E68DE"/>
    <w:rsid w:val="008F3FC4"/>
    <w:rsid w:val="0090588D"/>
    <w:rsid w:val="0092778A"/>
    <w:rsid w:val="00967790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576A6"/>
    <w:rsid w:val="00BA5029"/>
    <w:rsid w:val="00BC2F3C"/>
    <w:rsid w:val="00C02721"/>
    <w:rsid w:val="00CE3307"/>
    <w:rsid w:val="00D41480"/>
    <w:rsid w:val="00D76DF8"/>
    <w:rsid w:val="00DB5302"/>
    <w:rsid w:val="00DD6B1F"/>
    <w:rsid w:val="00E124F4"/>
    <w:rsid w:val="00E36337"/>
    <w:rsid w:val="00E50926"/>
    <w:rsid w:val="00EB72AD"/>
    <w:rsid w:val="00EC37A1"/>
    <w:rsid w:val="00EF3DC4"/>
    <w:rsid w:val="00F211F8"/>
    <w:rsid w:val="00F53E91"/>
    <w:rsid w:val="00F76072"/>
    <w:rsid w:val="00F912F0"/>
    <w:rsid w:val="00FB001B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0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2016-10-17T13:30:00Z</dcterms:created>
  <dcterms:modified xsi:type="dcterms:W3CDTF">2016-10-18T09:23:00Z</dcterms:modified>
</cp:coreProperties>
</file>